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5F754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07143/036-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7F2433">
          <w:t>22.09.2016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7F2433" w:rsidRPr="007F2433">
          <w:rPr>
            <w:bCs/>
          </w:rPr>
          <w:t>17</w:t>
        </w:r>
        <w:r w:rsidR="007F2433">
          <w:rPr>
            <w:b/>
          </w:rPr>
          <w:t>.10.2016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5F7541" w:rsidRPr="005F754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5F7541" w:rsidRPr="005F7541">
          <w:rPr>
            <w:rStyle w:val="aa"/>
          </w:rPr>
          <w:t xml:space="preserve">440052, г. Пенза, ул. Ново-Тамбовская, д.9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5F7541" w:rsidRPr="005F7541">
          <w:rPr>
            <w:rStyle w:val="aa"/>
          </w:rPr>
          <w:t xml:space="preserve"> Поликлиника - Клинико-диагностическая лаборатория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5F7541" w:rsidRPr="005F7541">
          <w:rPr>
            <w:u w:val="single"/>
          </w:rPr>
          <w:t xml:space="preserve"> 07143/036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5F7541" w:rsidRPr="005F7541">
          <w:rPr>
            <w:rStyle w:val="aa"/>
          </w:rPr>
          <w:t xml:space="preserve"> Фельдшер-лаборант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5F7541" w:rsidRPr="005F7541">
          <w:rPr>
            <w:rStyle w:val="aa"/>
          </w:rPr>
          <w:t xml:space="preserve"> 27330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5F7541" w:rsidRPr="005F754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9431F9" w:rsidP="00AD14A4">
      <w:fldSimple w:instr=" DOCVARIABLE izm_nd_new \* MERGEFORMAT ">
        <w:r w:rsidR="007F2433" w:rsidRPr="007F2433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7F2433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7F2433">
              <w:rPr>
                <w:b/>
              </w:rPr>
              <w:t>Лаборатория, ул. Суворова, 225</w:t>
            </w:r>
          </w:p>
        </w:tc>
        <w:tc>
          <w:tcPr>
            <w:tcW w:w="1701" w:type="dxa"/>
            <w:vAlign w:val="center"/>
          </w:tcPr>
          <w:p w:rsidR="007F2433" w:rsidRPr="00F27D93" w:rsidRDefault="007F2433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7F2433" w:rsidRPr="00F27D93" w:rsidRDefault="007F2433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7F2433" w:rsidRPr="00F27D93" w:rsidRDefault="007F2433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7F2433" w:rsidRPr="00F27D93" w:rsidRDefault="007F2433" w:rsidP="00745D40">
            <w:pPr>
              <w:pStyle w:val="a8"/>
            </w:pPr>
            <w:r>
              <w:t>50</w:t>
            </w:r>
          </w:p>
        </w:tc>
      </w:tr>
      <w:tr w:rsidR="007F2433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7F2433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7F2433" w:rsidRPr="00F27D93" w:rsidRDefault="007F2433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7F2433" w:rsidRPr="00F27D93" w:rsidRDefault="007F2433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7F2433" w:rsidRPr="00F27D93" w:rsidRDefault="007F2433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7F2433" w:rsidRDefault="007F2433" w:rsidP="00745D40">
            <w:pPr>
              <w:pStyle w:val="a8"/>
            </w:pPr>
          </w:p>
        </w:tc>
      </w:tr>
      <w:tr w:rsidR="007F2433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7F2433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7F2433" w:rsidRDefault="007F2433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7F2433" w:rsidRDefault="007F2433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7F2433" w:rsidRDefault="007F2433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7F2433" w:rsidRDefault="007F2433" w:rsidP="00745D40">
            <w:pPr>
              <w:pStyle w:val="a8"/>
            </w:pPr>
          </w:p>
        </w:tc>
      </w:tr>
      <w:tr w:rsidR="007F2433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b/>
                <w:i/>
              </w:rPr>
            </w:pPr>
            <w:bookmarkStart w:id="18" w:name="zona2"/>
            <w:bookmarkEnd w:id="18"/>
            <w:r w:rsidRPr="007F2433">
              <w:rPr>
                <w:b/>
                <w:i/>
              </w:rPr>
              <w:t>Лаборатория, ул. Ново-Тамбовская, д. 9</w:t>
            </w:r>
          </w:p>
        </w:tc>
        <w:tc>
          <w:tcPr>
            <w:tcW w:w="1701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7F2433" w:rsidRDefault="007F2433" w:rsidP="00745D40">
            <w:pPr>
              <w:pStyle w:val="a8"/>
            </w:pPr>
            <w:r>
              <w:t>50</w:t>
            </w:r>
          </w:p>
        </w:tc>
      </w:tr>
      <w:tr w:rsidR="007F2433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i/>
              </w:rPr>
            </w:pPr>
            <w:bookmarkStart w:id="19" w:name="group3_z2"/>
            <w:bookmarkEnd w:id="19"/>
            <w:r w:rsidRPr="007F2433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7F2433" w:rsidRDefault="007F2433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7F2433" w:rsidRDefault="007F2433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7F2433" w:rsidRDefault="007F2433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7F2433" w:rsidRDefault="007F2433" w:rsidP="00745D40">
            <w:pPr>
              <w:pStyle w:val="a8"/>
            </w:pPr>
          </w:p>
        </w:tc>
      </w:tr>
      <w:tr w:rsidR="007F2433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i/>
              </w:rPr>
            </w:pPr>
            <w:bookmarkStart w:id="20" w:name="group4_z2"/>
            <w:bookmarkEnd w:id="20"/>
            <w:r w:rsidRPr="007F2433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7F2433" w:rsidRDefault="007F2433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7F2433" w:rsidRDefault="007F2433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7F2433" w:rsidRDefault="007F2433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7F2433" w:rsidRDefault="007F2433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lastRenderedPageBreak/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7F2433" w:rsidRPr="007F2433">
          <w:rPr>
            <w:bCs/>
          </w:rPr>
          <w:t>-</w:t>
        </w:r>
        <w:r w:rsidR="007F2433" w:rsidRPr="007F2433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7F2433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F2433" w:rsidTr="007F243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Митяева Ольга Александровна</w:t>
            </w:r>
          </w:p>
        </w:tc>
      </w:tr>
      <w:tr w:rsidR="00AA46ED" w:rsidRPr="007F2433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433" w:rsidRDefault="007F2433" w:rsidP="0076042D">
      <w:pPr>
        <w:pStyle w:val="a9"/>
      </w:pPr>
      <w:r>
        <w:separator/>
      </w:r>
    </w:p>
  </w:endnote>
  <w:endnote w:type="continuationSeparator" w:id="0">
    <w:p w:rsidR="007F2433" w:rsidRDefault="007F243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5F75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07143/036-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9431F9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9431F9" w:rsidRPr="00751B84">
            <w:rPr>
              <w:rStyle w:val="ad"/>
              <w:sz w:val="20"/>
              <w:szCs w:val="20"/>
            </w:rPr>
            <w:fldChar w:fldCharType="separate"/>
          </w:r>
          <w:r w:rsidR="005F7541">
            <w:rPr>
              <w:rStyle w:val="ad"/>
              <w:noProof/>
              <w:sz w:val="20"/>
              <w:szCs w:val="20"/>
            </w:rPr>
            <w:t>1</w:t>
          </w:r>
          <w:r w:rsidR="009431F9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F7541" w:rsidRPr="005F7541">
              <w:rPr>
                <w:rStyle w:val="ad"/>
                <w:noProof/>
                <w:sz w:val="20"/>
              </w:rPr>
              <w:t>2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433" w:rsidRDefault="007F2433" w:rsidP="0076042D">
      <w:pPr>
        <w:pStyle w:val="a9"/>
      </w:pPr>
      <w:r>
        <w:separator/>
      </w:r>
    </w:p>
  </w:footnote>
  <w:footnote w:type="continuationSeparator" w:id="0">
    <w:p w:rsidR="007F2433" w:rsidRDefault="007F243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4;  07143/036, 07143/036-1А (07143/036), 07143/036-2А (07143/036), 07143/036-3А (07143/036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Поликлиника - Клинико-диагностическая лаборатория"/>
    <w:docVar w:name="class" w:val="3.2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4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36- Б "/>
    <w:docVar w:name="oborud" w:val=" ПЭВМ, Микроскоп, аппарат Минигем 540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D4C259C30124C5EA0B7303EDB442F8C"/>
    <w:docVar w:name="rm_id" w:val="231"/>
    <w:docVar w:name="rm_name" w:val=" Фельдшер-лаборант "/>
    <w:docVar w:name="rm_number" w:val=" 07143/036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Дезинфицирующие средства "/>
    <w:docVar w:name="version" w:val="51"/>
    <w:docVar w:name="zona_name" w:val="Лаборатория, ул. Ново-Тамбовская, д. 9"/>
    <w:docVar w:name="zona_time" w:val="50"/>
  </w:docVars>
  <w:rsids>
    <w:rsidRoot w:val="009431F9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40A51"/>
    <w:rsid w:val="002E55C6"/>
    <w:rsid w:val="00305B2F"/>
    <w:rsid w:val="00367816"/>
    <w:rsid w:val="003876C3"/>
    <w:rsid w:val="003C24DB"/>
    <w:rsid w:val="0040104A"/>
    <w:rsid w:val="00402CAC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5F7541"/>
    <w:rsid w:val="0069682B"/>
    <w:rsid w:val="006C28B3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7F2433"/>
    <w:rsid w:val="00856A6F"/>
    <w:rsid w:val="00883461"/>
    <w:rsid w:val="008E68DE"/>
    <w:rsid w:val="0090588D"/>
    <w:rsid w:val="0092778A"/>
    <w:rsid w:val="009431F9"/>
    <w:rsid w:val="00967790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E3307"/>
    <w:rsid w:val="00CF2E61"/>
    <w:rsid w:val="00D76DF8"/>
    <w:rsid w:val="00DB5302"/>
    <w:rsid w:val="00DD6B1F"/>
    <w:rsid w:val="00E124F4"/>
    <w:rsid w:val="00E36337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2016-10-17T13:39:00Z</dcterms:created>
  <dcterms:modified xsi:type="dcterms:W3CDTF">2016-10-18T09:22:00Z</dcterms:modified>
</cp:coreProperties>
</file>